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341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MARKETSTED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0341F1" w:rsidRDefault="000341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Tuddenham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341F1" w:rsidRDefault="000341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41F1" w:rsidRDefault="000341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41F1" w:rsidRDefault="000341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Jul.</w:t>
      </w: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became Vicar.</w:t>
      </w:r>
    </w:p>
    <w:p w:rsidR="000341F1" w:rsidRDefault="000341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Hereford, p.117)</w:t>
      </w:r>
    </w:p>
    <w:p w:rsidR="000341F1" w:rsidRDefault="000341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41F1" w:rsidRDefault="000341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41F1" w:rsidRPr="000341F1" w:rsidRDefault="000341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2015</w:t>
      </w:r>
      <w:bookmarkStart w:id="0" w:name="_GoBack"/>
      <w:bookmarkEnd w:id="0"/>
    </w:p>
    <w:sectPr w:rsidR="000341F1" w:rsidRPr="000341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1F1" w:rsidRDefault="000341F1" w:rsidP="00564E3C">
      <w:pPr>
        <w:spacing w:after="0" w:line="240" w:lineRule="auto"/>
      </w:pPr>
      <w:r>
        <w:separator/>
      </w:r>
    </w:p>
  </w:endnote>
  <w:endnote w:type="continuationSeparator" w:id="0">
    <w:p w:rsidR="000341F1" w:rsidRDefault="000341F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341F1">
      <w:rPr>
        <w:rFonts w:ascii="Times New Roman" w:hAnsi="Times New Roman" w:cs="Times New Roman"/>
        <w:noProof/>
        <w:sz w:val="24"/>
        <w:szCs w:val="24"/>
      </w:rPr>
      <w:t>19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1F1" w:rsidRDefault="000341F1" w:rsidP="00564E3C">
      <w:pPr>
        <w:spacing w:after="0" w:line="240" w:lineRule="auto"/>
      </w:pPr>
      <w:r>
        <w:separator/>
      </w:r>
    </w:p>
  </w:footnote>
  <w:footnote w:type="continuationSeparator" w:id="0">
    <w:p w:rsidR="000341F1" w:rsidRDefault="000341F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1F1"/>
    <w:rsid w:val="000341F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06684"/>
  <w15:chartTrackingRefBased/>
  <w15:docId w15:val="{40868CC4-F550-42A0-80D5-F4EA7FA9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2015-12-19T21:28:00Z</dcterms:created>
  <dcterms:modified xsi:type="dcterms:W3CDTF">2015-12-19T21:29:00Z</dcterms:modified>
</cp:coreProperties>
</file>